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45E2" w14:textId="7429C943" w:rsidR="00BA00AB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SHIRWOD</w:t>
      </w:r>
      <w:r>
        <w:rPr>
          <w:rFonts w:ascii="Times New Roman" w:hAnsi="Times New Roman" w:cs="Times New Roman"/>
          <w:sz w:val="24"/>
          <w:szCs w:val="24"/>
        </w:rPr>
        <w:t xml:space="preserve">      (d.1473-5)</w:t>
      </w:r>
    </w:p>
    <w:p w14:paraId="021AF2C6" w14:textId="75551234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BA8455B" w14:textId="6179A69F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FA178D" w14:textId="1F664462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A1402" w14:textId="32A30E33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Mar.1473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346493C5" w14:textId="1BF7D85F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Feb.1475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E348523" w14:textId="0FE45447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81E2FC" w14:textId="22EDCA6B" w:rsidR="00D514A6" w:rsidRDefault="00D514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B41CA" w14:textId="6DD50294" w:rsidR="00D514A6" w:rsidRPr="00D514A6" w:rsidRDefault="00B969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sectPr w:rsidR="00D514A6" w:rsidRPr="00D51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D42E" w14:textId="77777777" w:rsidR="00D514A6" w:rsidRDefault="00D514A6" w:rsidP="009139A6">
      <w:r>
        <w:separator/>
      </w:r>
    </w:p>
  </w:endnote>
  <w:endnote w:type="continuationSeparator" w:id="0">
    <w:p w14:paraId="4CC385B9" w14:textId="77777777" w:rsidR="00D514A6" w:rsidRDefault="00D514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F4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DB0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52A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EBEF" w14:textId="77777777" w:rsidR="00D514A6" w:rsidRDefault="00D514A6" w:rsidP="009139A6">
      <w:r>
        <w:separator/>
      </w:r>
    </w:p>
  </w:footnote>
  <w:footnote w:type="continuationSeparator" w:id="0">
    <w:p w14:paraId="5B4129C7" w14:textId="77777777" w:rsidR="00D514A6" w:rsidRDefault="00D514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09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6F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9B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A6"/>
    <w:rsid w:val="000666E0"/>
    <w:rsid w:val="002510B7"/>
    <w:rsid w:val="005C130B"/>
    <w:rsid w:val="00826F5C"/>
    <w:rsid w:val="009139A6"/>
    <w:rsid w:val="009448BB"/>
    <w:rsid w:val="00A3176C"/>
    <w:rsid w:val="00AE65F8"/>
    <w:rsid w:val="00B969F5"/>
    <w:rsid w:val="00BA00AB"/>
    <w:rsid w:val="00CB4ED9"/>
    <w:rsid w:val="00D514A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D0D46"/>
  <w15:chartTrackingRefBased/>
  <w15:docId w15:val="{1D1BA7A0-8434-483F-A236-5D630710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2022-07-07T16:34:00Z</dcterms:created>
  <dcterms:modified xsi:type="dcterms:W3CDTF">2022-07-07T16:40:00Z</dcterms:modified>
</cp:coreProperties>
</file>